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KINGESTON</w:t>
      </w:r>
      <w:r>
        <w:rPr>
          <w:rFonts w:ascii="Times New Roman" w:hAnsi="Times New Roman" w:cs="Times New Roman"/>
        </w:rPr>
        <w:t xml:space="preserve">      (d.1485)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Prior of Merton, Surrey.</w:t>
      </w:r>
    </w:p>
    <w:p w:rsidR="00F70AF8" w:rsidRDefault="00F70AF8" w:rsidP="00F70AF8">
      <w:pPr>
        <w:rPr>
          <w:rFonts w:ascii="Times New Roman" w:hAnsi="Times New Roman" w:cs="Times New Roman"/>
        </w:rPr>
      </w:pPr>
    </w:p>
    <w:p w:rsidR="00F70AF8" w:rsidRDefault="00F70AF8" w:rsidP="00F70AF8">
      <w:pPr>
        <w:rPr>
          <w:rFonts w:ascii="Times New Roman" w:hAnsi="Times New Roman" w:cs="Times New Roman"/>
        </w:rPr>
      </w:pP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1479</w:t>
      </w:r>
      <w:r>
        <w:rPr>
          <w:rFonts w:ascii="Times New Roman" w:hAnsi="Times New Roman" w:cs="Times New Roman"/>
        </w:rPr>
        <w:tab/>
        <w:t>He occurs as Prior.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(V.C.H. vol.2 pp.94-102)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Dalton of Hammersmith, 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Middlesex(q.v.), John Wygley of Sherfield on Loddon, Hampshire(q.v.),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Lyncoln of Wandsworth, Surrey(q.v.), and John Ketton of 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Wandsworth(q.v.).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Walter Vyolet of London, shearman(q.v.).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the non-payment of an annual rent against Thomas</w:t>
      </w: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Henyngham of Mautby, Norfolk(q.v.).   (ibid.)</w:t>
      </w:r>
    </w:p>
    <w:p w:rsidR="00F70AF8" w:rsidRDefault="00F70AF8" w:rsidP="00F70AF8">
      <w:pPr>
        <w:rPr>
          <w:rFonts w:ascii="Times New Roman" w:hAnsi="Times New Roman" w:cs="Times New Roman"/>
        </w:rPr>
      </w:pPr>
    </w:p>
    <w:p w:rsidR="00F70AF8" w:rsidRDefault="00F70AF8" w:rsidP="00F70AF8">
      <w:pPr>
        <w:rPr>
          <w:rFonts w:ascii="Times New Roman" w:hAnsi="Times New Roman" w:cs="Times New Roman"/>
        </w:rPr>
      </w:pPr>
    </w:p>
    <w:p w:rsidR="00F70AF8" w:rsidRDefault="00F70AF8" w:rsidP="00F70AF8">
      <w:pPr>
        <w:rPr>
          <w:rFonts w:ascii="Times New Roman" w:hAnsi="Times New Roman" w:cs="Times New Roman"/>
        </w:rPr>
      </w:pPr>
    </w:p>
    <w:p w:rsidR="00F70AF8" w:rsidRDefault="00F70AF8" w:rsidP="00F70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F70A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AF8" w:rsidRDefault="00F70AF8" w:rsidP="00E71FC3">
      <w:r>
        <w:separator/>
      </w:r>
    </w:p>
  </w:endnote>
  <w:endnote w:type="continuationSeparator" w:id="0">
    <w:p w:rsidR="00F70AF8" w:rsidRDefault="00F70A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AF8" w:rsidRDefault="00F70AF8" w:rsidP="00E71FC3">
      <w:r>
        <w:separator/>
      </w:r>
    </w:p>
  </w:footnote>
  <w:footnote w:type="continuationSeparator" w:id="0">
    <w:p w:rsidR="00F70AF8" w:rsidRDefault="00F70A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B72290-C294-4A27-906C-FFA99BA8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A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70A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2018-03-12T22:00:00Z</dcterms:created>
  <dcterms:modified xsi:type="dcterms:W3CDTF">2018-03-12T22:00:00Z</dcterms:modified>
</cp:coreProperties>
</file>